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Bridgwater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Bridgwater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Bridgwater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Bridgwater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Bridgwater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Bridgwater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Bridgwater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Bridgwater is estimated to be </w:t>
      </w:r>
      <w:r w:rsidRPr="00773DF7">
        <w:rPr>
          <w:rFonts w:ascii="Libre Franklin Light" w:eastAsia="Times New Roman" w:hAnsi="Libre Franklin Light" w:cs="Calibri Light"/>
          <w:b/>
          <w:bCs/>
          <w:color w:val="C45911" w:themeColor="accent2" w:themeShade="BF"/>
        </w:rPr>
        <w:t xml:space="preserve">£1,331,390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Bridgwater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Bridgwater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Bridgwater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Bridgwater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dgwa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Bridgwater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dgwa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Bridgwater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Bridgwater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dgwa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Bridgwater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Bridgwater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Bridgwater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Bridgwater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Bridgwater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Bridgwater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£1,331,390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Bridgwater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£21,686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£448,482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£32,128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£9,036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£16,566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£803,492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£1,331,390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Bridgwater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Bridgwater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Bridgwater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Bridgwater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Bridgwater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Bridgwater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Bridgwater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Bridgwater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Bridgwater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Bridgwater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Bridgwater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Bridgwater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2800F76-49F0-45C0-8BFE-1ADB9ADDB86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